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774CA" w14:textId="77777777" w:rsidR="00131D62" w:rsidRDefault="00131D62" w:rsidP="00131D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WARWYK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14:paraId="0D683BBB" w14:textId="77777777" w:rsidR="00131D62" w:rsidRDefault="00131D62" w:rsidP="00131D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Woodman.</w:t>
      </w:r>
    </w:p>
    <w:p w14:paraId="72C8404F" w14:textId="77777777" w:rsidR="00131D62" w:rsidRDefault="00131D62" w:rsidP="00131D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7580C91" w14:textId="77777777" w:rsidR="00131D62" w:rsidRDefault="00131D62" w:rsidP="00131D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7E6BF83" w14:textId="77777777" w:rsidR="00131D62" w:rsidRDefault="00131D62" w:rsidP="00131D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 xml:space="preserve">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Crome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debt against him,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Elmede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4A4DDE34" w14:textId="77777777" w:rsidR="00131D62" w:rsidRDefault="00131D62" w:rsidP="00131D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London, chaplain(q.v.),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Cappe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cutler(q.v.).</w:t>
      </w:r>
    </w:p>
    <w:p w14:paraId="28525406" w14:textId="77777777" w:rsidR="00131D62" w:rsidRDefault="00131D62" w:rsidP="00131D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3446E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https://waalt.uh.edu/index.php/CP40/636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96E2991" w14:textId="77777777" w:rsidR="00131D62" w:rsidRDefault="00131D62" w:rsidP="00131D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23D9325" w14:textId="77777777" w:rsidR="00131D62" w:rsidRDefault="00131D62" w:rsidP="00131D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F42A278" w14:textId="77777777" w:rsidR="00131D62" w:rsidRDefault="00131D62" w:rsidP="00131D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July 2022</w:t>
      </w:r>
    </w:p>
    <w:p w14:paraId="5AA515A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297C4" w14:textId="77777777" w:rsidR="00131D62" w:rsidRDefault="00131D62" w:rsidP="009139A6">
      <w:r>
        <w:separator/>
      </w:r>
    </w:p>
  </w:endnote>
  <w:endnote w:type="continuationSeparator" w:id="0">
    <w:p w14:paraId="210765AF" w14:textId="77777777" w:rsidR="00131D62" w:rsidRDefault="00131D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864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EED6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A30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D9C97" w14:textId="77777777" w:rsidR="00131D62" w:rsidRDefault="00131D62" w:rsidP="009139A6">
      <w:r>
        <w:separator/>
      </w:r>
    </w:p>
  </w:footnote>
  <w:footnote w:type="continuationSeparator" w:id="0">
    <w:p w14:paraId="2017ECDF" w14:textId="77777777" w:rsidR="00131D62" w:rsidRDefault="00131D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D7A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05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D22D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D62"/>
    <w:rsid w:val="000666E0"/>
    <w:rsid w:val="00131D62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9E853"/>
  <w15:chartTrackingRefBased/>
  <w15:docId w15:val="{FEBE68EA-E784-4588-864D-6CF267CB3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31D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2022-07-03T19:49:00Z</dcterms:created>
  <dcterms:modified xsi:type="dcterms:W3CDTF">2022-07-03T19:49:00Z</dcterms:modified>
</cp:coreProperties>
</file>